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D04D" w14:textId="77777777" w:rsidR="00A629C6" w:rsidRDefault="00A629C6" w:rsidP="00A629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SCHALBORNE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02209D8" w14:textId="77777777" w:rsidR="00A629C6" w:rsidRDefault="00A629C6" w:rsidP="00A629C6">
      <w:pPr>
        <w:pStyle w:val="NoSpacing"/>
        <w:rPr>
          <w:rFonts w:cs="Times New Roman"/>
          <w:szCs w:val="24"/>
        </w:rPr>
      </w:pPr>
    </w:p>
    <w:p w14:paraId="04E05E37" w14:textId="77777777" w:rsidR="00A629C6" w:rsidRDefault="00A629C6" w:rsidP="00A629C6">
      <w:pPr>
        <w:pStyle w:val="NoSpacing"/>
        <w:rPr>
          <w:rFonts w:cs="Times New Roman"/>
          <w:szCs w:val="24"/>
        </w:rPr>
      </w:pPr>
    </w:p>
    <w:p w14:paraId="2E8B270B" w14:textId="77777777" w:rsidR="00A629C6" w:rsidRDefault="00A629C6" w:rsidP="00A629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Nov.1432</w:t>
      </w:r>
      <w:r>
        <w:rPr>
          <w:rFonts w:cs="Times New Roman"/>
          <w:szCs w:val="24"/>
        </w:rPr>
        <w:tab/>
        <w:t>William Palmer of Abbot’s Langley, Hertfordshire(q.v.), made him a joint</w:t>
      </w:r>
    </w:p>
    <w:p w14:paraId="2B659A47" w14:textId="77777777" w:rsidR="00A629C6" w:rsidRDefault="00A629C6" w:rsidP="00A629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executor of his Will.</w:t>
      </w:r>
    </w:p>
    <w:p w14:paraId="73DC61FE" w14:textId="77777777" w:rsidR="00A629C6" w:rsidRDefault="00A629C6" w:rsidP="00A629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p.315)</w:t>
      </w:r>
    </w:p>
    <w:p w14:paraId="68A8430F" w14:textId="77777777" w:rsidR="00A629C6" w:rsidRDefault="00A629C6" w:rsidP="00A629C6">
      <w:pPr>
        <w:pStyle w:val="NoSpacing"/>
        <w:rPr>
          <w:rFonts w:cs="Times New Roman"/>
          <w:szCs w:val="24"/>
        </w:rPr>
      </w:pPr>
    </w:p>
    <w:p w14:paraId="1A2184F9" w14:textId="77777777" w:rsidR="00A629C6" w:rsidRDefault="00A629C6" w:rsidP="00A629C6">
      <w:pPr>
        <w:pStyle w:val="NoSpacing"/>
        <w:rPr>
          <w:rFonts w:cs="Times New Roman"/>
          <w:szCs w:val="24"/>
        </w:rPr>
      </w:pPr>
    </w:p>
    <w:p w14:paraId="12F6F4DD" w14:textId="77777777" w:rsidR="00A629C6" w:rsidRPr="001A24D3" w:rsidRDefault="00A629C6" w:rsidP="00A629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2022</w:t>
      </w:r>
    </w:p>
    <w:p w14:paraId="3C6A33F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2E44" w14:textId="77777777" w:rsidR="00A629C6" w:rsidRDefault="00A629C6" w:rsidP="009139A6">
      <w:r>
        <w:separator/>
      </w:r>
    </w:p>
  </w:endnote>
  <w:endnote w:type="continuationSeparator" w:id="0">
    <w:p w14:paraId="6E7554C9" w14:textId="77777777" w:rsidR="00A629C6" w:rsidRDefault="00A629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2D9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7C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F11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59D3" w14:textId="77777777" w:rsidR="00A629C6" w:rsidRDefault="00A629C6" w:rsidP="009139A6">
      <w:r>
        <w:separator/>
      </w:r>
    </w:p>
  </w:footnote>
  <w:footnote w:type="continuationSeparator" w:id="0">
    <w:p w14:paraId="5638C2BF" w14:textId="77777777" w:rsidR="00A629C6" w:rsidRDefault="00A629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67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E5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4C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C6"/>
    <w:rsid w:val="000666E0"/>
    <w:rsid w:val="002510B7"/>
    <w:rsid w:val="005C130B"/>
    <w:rsid w:val="00826F5C"/>
    <w:rsid w:val="009139A6"/>
    <w:rsid w:val="009448BB"/>
    <w:rsid w:val="00947624"/>
    <w:rsid w:val="00A3176C"/>
    <w:rsid w:val="00A629C6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2099B"/>
  <w15:chartTrackingRefBased/>
  <w15:docId w15:val="{D5C89DA0-C87C-40CD-924B-53E647127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2022-10-25T13:02:00Z</dcterms:created>
  <dcterms:modified xsi:type="dcterms:W3CDTF">2022-10-25T13:02:00Z</dcterms:modified>
</cp:coreProperties>
</file>